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CAE42" w14:textId="77777777" w:rsidR="00134CE3" w:rsidRDefault="00134CE3" w:rsidP="00134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BLOME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785DFBC" w14:textId="127ACFDF" w:rsidR="00134CE3" w:rsidRDefault="00134CE3" w:rsidP="00134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Worsted, Norfolk.</w:t>
      </w:r>
      <w:r w:rsidR="003F1534">
        <w:rPr>
          <w:rFonts w:ascii="Times New Roman" w:hAnsi="Times New Roman" w:cs="Times New Roman"/>
        </w:rPr>
        <w:t xml:space="preserve"> Baker.</w:t>
      </w:r>
    </w:p>
    <w:p w14:paraId="25E50D42" w14:textId="77777777" w:rsidR="00134CE3" w:rsidRDefault="00134CE3" w:rsidP="00134CE3">
      <w:pPr>
        <w:rPr>
          <w:rFonts w:ascii="Times New Roman" w:hAnsi="Times New Roman" w:cs="Times New Roman"/>
        </w:rPr>
      </w:pPr>
    </w:p>
    <w:p w14:paraId="5F3A6E46" w14:textId="77777777" w:rsidR="00134CE3" w:rsidRDefault="00134CE3" w:rsidP="00134CE3">
      <w:pPr>
        <w:rPr>
          <w:rFonts w:ascii="Times New Roman" w:hAnsi="Times New Roman" w:cs="Times New Roman"/>
        </w:rPr>
      </w:pPr>
    </w:p>
    <w:p w14:paraId="5FA55057" w14:textId="77777777" w:rsidR="00134CE3" w:rsidRDefault="00134CE3" w:rsidP="00134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Worsted(q.v.), Roger</w:t>
      </w:r>
    </w:p>
    <w:p w14:paraId="6407FC6F" w14:textId="77777777" w:rsidR="00134CE3" w:rsidRDefault="00134CE3" w:rsidP="00134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Estgate</w:t>
      </w:r>
      <w:proofErr w:type="spellEnd"/>
      <w:r>
        <w:rPr>
          <w:rFonts w:ascii="Times New Roman" w:hAnsi="Times New Roman" w:cs="Times New Roman"/>
        </w:rPr>
        <w:t xml:space="preserve"> of Bradfield(q.v.) and William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>, junior, of Worsted(q.v.).</w:t>
      </w:r>
    </w:p>
    <w:p w14:paraId="216C1E92" w14:textId="77777777" w:rsidR="00134CE3" w:rsidRDefault="00134CE3" w:rsidP="00134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14:paraId="4BDD7E43" w14:textId="77777777" w:rsidR="00E21E79" w:rsidRDefault="00E21E79" w:rsidP="00E21E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Feyth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0B41A52A" w14:textId="086F8138" w:rsidR="00E21E79" w:rsidRDefault="00E21E79" w:rsidP="00E21E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D2C1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64AB3F7" w14:textId="77777777" w:rsidR="003F1534" w:rsidRDefault="003F1534" w:rsidP="003F15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Kelyngham</w:t>
      </w:r>
      <w:proofErr w:type="spellEnd"/>
      <w:r>
        <w:rPr>
          <w:rFonts w:ascii="Times New Roman" w:hAnsi="Times New Roman" w:cs="Times New Roman"/>
        </w:rPr>
        <w:t xml:space="preserve"> of Honing, Norfolk(q.v.), brought a plaint of debt </w:t>
      </w:r>
    </w:p>
    <w:p w14:paraId="3AE6F3C8" w14:textId="77777777" w:rsidR="003F1534" w:rsidRDefault="003F1534" w:rsidP="003F15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 and William </w:t>
      </w:r>
      <w:proofErr w:type="spellStart"/>
      <w:r>
        <w:rPr>
          <w:rFonts w:ascii="Times New Roman" w:hAnsi="Times New Roman" w:cs="Times New Roman"/>
        </w:rPr>
        <w:t>Ethe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Dilham</w:t>
      </w:r>
      <w:proofErr w:type="spellEnd"/>
      <w:r>
        <w:rPr>
          <w:rFonts w:ascii="Times New Roman" w:hAnsi="Times New Roman" w:cs="Times New Roman"/>
        </w:rPr>
        <w:t>(q.v.), as the executors of Robert</w:t>
      </w:r>
    </w:p>
    <w:p w14:paraId="49230C75" w14:textId="77777777" w:rsidR="003F1534" w:rsidRDefault="003F1534" w:rsidP="003F15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Worsted(q.v.).</w:t>
      </w:r>
    </w:p>
    <w:p w14:paraId="60A1C54F" w14:textId="77777777" w:rsidR="003F1534" w:rsidRDefault="003F1534" w:rsidP="003F153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7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8BD03E1" w14:textId="77777777" w:rsidR="003F1534" w:rsidRDefault="003F1534" w:rsidP="00E21E79">
      <w:pPr>
        <w:rPr>
          <w:rFonts w:ascii="Times New Roman" w:hAnsi="Times New Roman" w:cs="Times New Roman"/>
        </w:rPr>
      </w:pPr>
    </w:p>
    <w:p w14:paraId="2D162246" w14:textId="43DC98E7" w:rsidR="00134CE3" w:rsidRDefault="00134CE3" w:rsidP="00134CE3">
      <w:pPr>
        <w:rPr>
          <w:rFonts w:ascii="Times New Roman" w:hAnsi="Times New Roman" w:cs="Times New Roman"/>
        </w:rPr>
      </w:pPr>
    </w:p>
    <w:p w14:paraId="452D9AA4" w14:textId="00E2A01A" w:rsidR="00E21E79" w:rsidRDefault="00E21E79" w:rsidP="00134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December 2017</w:t>
      </w:r>
    </w:p>
    <w:p w14:paraId="1124B22E" w14:textId="7546514C" w:rsidR="003F1534" w:rsidRDefault="003F1534" w:rsidP="00134C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 April 2018</w:t>
      </w:r>
      <w:bookmarkStart w:id="0" w:name="_GoBack"/>
      <w:bookmarkEnd w:id="0"/>
    </w:p>
    <w:p w14:paraId="01925CCC" w14:textId="77777777" w:rsidR="006B2F86" w:rsidRPr="00E71FC3" w:rsidRDefault="003F1534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502AF" w14:textId="77777777" w:rsidR="00134CE3" w:rsidRDefault="00134CE3" w:rsidP="00E71FC3">
      <w:r>
        <w:separator/>
      </w:r>
    </w:p>
  </w:endnote>
  <w:endnote w:type="continuationSeparator" w:id="0">
    <w:p w14:paraId="20268339" w14:textId="77777777" w:rsidR="00134CE3" w:rsidRDefault="00134CE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22E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EC211" w14:textId="77777777" w:rsidR="00134CE3" w:rsidRDefault="00134CE3" w:rsidP="00E71FC3">
      <w:r>
        <w:separator/>
      </w:r>
    </w:p>
  </w:footnote>
  <w:footnote w:type="continuationSeparator" w:id="0">
    <w:p w14:paraId="6E56C50E" w14:textId="77777777" w:rsidR="00134CE3" w:rsidRDefault="00134CE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CE3"/>
    <w:rsid w:val="00134CE3"/>
    <w:rsid w:val="001A7C09"/>
    <w:rsid w:val="003F1534"/>
    <w:rsid w:val="00577BD5"/>
    <w:rsid w:val="00656CBA"/>
    <w:rsid w:val="006A1F77"/>
    <w:rsid w:val="00733BE7"/>
    <w:rsid w:val="00AB52E8"/>
    <w:rsid w:val="00B16D3F"/>
    <w:rsid w:val="00BB41AC"/>
    <w:rsid w:val="00E21E7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9AE56"/>
  <w15:chartTrackingRefBased/>
  <w15:docId w15:val="{C6F446BD-85A2-4701-AE7E-D7C5913C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4CE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21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2017-02-26T21:24:00Z</dcterms:created>
  <dcterms:modified xsi:type="dcterms:W3CDTF">2018-04-09T20:40:00Z</dcterms:modified>
</cp:coreProperties>
</file>